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7AD83" w14:textId="17C285D1" w:rsidR="00C732F0" w:rsidRDefault="00C732F0" w:rsidP="00C732F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F62EC" w:rsidRPr="00EF62EC">
        <w:rPr>
          <w:rFonts w:ascii="Arial" w:hAnsi="Arial" w:cs="Arial"/>
          <w:b/>
          <w:sz w:val="24"/>
          <w:szCs w:val="24"/>
        </w:rPr>
        <w:t>RP-221327</w:t>
      </w:r>
    </w:p>
    <w:p w14:paraId="021F99B5" w14:textId="0AF847D8" w:rsidR="00981288" w:rsidRPr="00E861A8" w:rsidRDefault="00C732F0" w:rsidP="00C732F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5F9D36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039D8">
        <w:rPr>
          <w:rFonts w:ascii="Arial" w:eastAsia="Batang" w:hAnsi="Arial" w:cs="Arial"/>
          <w:b/>
          <w:lang w:eastAsia="zh-CN"/>
        </w:rPr>
        <w:t>New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</w:t>
      </w:r>
      <w:r w:rsidR="00B039D8">
        <w:rPr>
          <w:rFonts w:ascii="Arial" w:eastAsia="Batang" w:hAnsi="Arial" w:cs="Arial"/>
          <w:b/>
          <w:lang w:eastAsia="zh-CN"/>
        </w:rPr>
        <w:t>8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07168DDE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62C8">
        <w:rPr>
          <w:rFonts w:ascii="Arial" w:eastAsia="Batang" w:hAnsi="Arial" w:cs="Arial"/>
          <w:b/>
          <w:lang w:eastAsia="zh-CN"/>
        </w:rPr>
        <w:t>9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B039D8">
        <w:rPr>
          <w:rFonts w:ascii="Arial" w:eastAsia="Batang" w:hAnsi="Arial" w:cs="Arial"/>
          <w:b/>
          <w:lang w:eastAsia="zh-CN"/>
        </w:rPr>
        <w:t>1.</w:t>
      </w:r>
      <w:r w:rsidR="00C732F0">
        <w:rPr>
          <w:rFonts w:ascii="Arial" w:eastAsia="Batang" w:hAnsi="Arial" w:cs="Arial"/>
          <w:b/>
          <w:lang w:eastAsia="zh-CN"/>
        </w:rPr>
        <w:t>5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DBEB1C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39D8">
        <w:t xml:space="preserve">New </w:t>
      </w:r>
      <w:r w:rsidR="00314442">
        <w:t xml:space="preserve">WID on </w:t>
      </w:r>
      <w:r w:rsidR="0098456F" w:rsidRPr="0098456F">
        <w:t>Rel-1</w:t>
      </w:r>
      <w:r w:rsidR="00B039D8">
        <w:t>8</w:t>
      </w:r>
      <w:r w:rsidR="0098456F" w:rsidRPr="0098456F">
        <w:t xml:space="preserve">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4D0ED5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B039D8">
        <w:t>8</w:t>
      </w:r>
      <w:r w:rsidR="00AE263F" w:rsidRPr="001D37EC">
        <w:t>_Intra</w:t>
      </w:r>
    </w:p>
    <w:p w14:paraId="00B5F64C" w14:textId="31CC0C4F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B039D8">
        <w:t>xxxxx</w:t>
      </w:r>
      <w:proofErr w:type="spellEnd"/>
    </w:p>
    <w:p w14:paraId="5FB66BB8" w14:textId="516CD1D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B039D8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339322A3" w:rsidR="008835FC" w:rsidRPr="00CC2E35" w:rsidRDefault="009B140F" w:rsidP="00A10539">
            <w:pPr>
              <w:pStyle w:val="TAL"/>
            </w:pPr>
            <w:r w:rsidRPr="001D37EC">
              <w:t>NR_CA_R1</w:t>
            </w:r>
            <w:r w:rsidR="00B039D8">
              <w:t>8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3B71E216" w:rsidR="008835FC" w:rsidRPr="00CC2E35" w:rsidRDefault="00B039D8" w:rsidP="00A10539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7011" w:type="dxa"/>
          </w:tcPr>
          <w:p w14:paraId="07194E20" w14:textId="3B243696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</w:t>
            </w:r>
            <w:r w:rsidR="00B039D8">
              <w:rPr>
                <w:rFonts w:cs="Arial"/>
                <w:color w:val="000000"/>
                <w:szCs w:val="18"/>
              </w:rPr>
              <w:t>8</w:t>
            </w:r>
            <w:r w:rsidRPr="0098456F">
              <w:rPr>
                <w:rFonts w:cs="Arial"/>
                <w:color w:val="000000"/>
                <w:szCs w:val="18"/>
              </w:rPr>
              <w:t xml:space="preserve">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E953602" w:rsidR="0098456F" w:rsidRPr="009B140F" w:rsidRDefault="003D4685" w:rsidP="0098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xxxxx</w:t>
            </w:r>
            <w:proofErr w:type="spellEnd"/>
          </w:p>
        </w:tc>
        <w:tc>
          <w:tcPr>
            <w:tcW w:w="3326" w:type="dxa"/>
          </w:tcPr>
          <w:p w14:paraId="3EBB82CD" w14:textId="271BA1F0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</w:t>
            </w:r>
            <w:r w:rsidR="00B039D8">
              <w:rPr>
                <w:rFonts w:cs="Arial"/>
                <w:color w:val="000000"/>
                <w:szCs w:val="18"/>
              </w:rPr>
              <w:t>8</w:t>
            </w:r>
            <w:r w:rsidRPr="0098456F">
              <w:rPr>
                <w:rFonts w:cs="Arial"/>
                <w:color w:val="000000"/>
                <w:szCs w:val="18"/>
              </w:rPr>
              <w:t xml:space="preserve">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52C4EBF5" w:rsidR="0098456F" w:rsidRPr="009B140F" w:rsidRDefault="003D4685" w:rsidP="0098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xxxxxx</w:t>
            </w:r>
            <w:proofErr w:type="spellEnd"/>
          </w:p>
        </w:tc>
        <w:tc>
          <w:tcPr>
            <w:tcW w:w="3326" w:type="dxa"/>
          </w:tcPr>
          <w:p w14:paraId="2B7E106F" w14:textId="70BADE1D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</w:t>
            </w:r>
            <w:r w:rsidR="00B039D8">
              <w:rPr>
                <w:rFonts w:cs="Arial"/>
                <w:color w:val="000000"/>
                <w:szCs w:val="18"/>
              </w:rPr>
              <w:t>8</w:t>
            </w:r>
            <w:r w:rsidRPr="0098456F">
              <w:rPr>
                <w:rFonts w:cs="Arial"/>
                <w:color w:val="000000"/>
                <w:szCs w:val="18"/>
              </w:rPr>
              <w:t xml:space="preserve">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1CF3B81E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B039D8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732D11B0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B039D8"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</w:t>
      </w:r>
      <w:proofErr w:type="gramStart"/>
      <w:r w:rsidRPr="00596E45">
        <w:rPr>
          <w:rFonts w:eastAsiaTheme="minorHAnsi"/>
          <w:lang w:val="en-US" w:eastAsia="en-US"/>
        </w:rPr>
        <w:t>Taking into account</w:t>
      </w:r>
      <w:proofErr w:type="gramEnd"/>
      <w:r w:rsidRPr="00596E45">
        <w:rPr>
          <w:rFonts w:eastAsiaTheme="minorHAnsi"/>
          <w:lang w:val="en-US" w:eastAsia="en-US"/>
        </w:rPr>
        <w:t xml:space="preserve">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2FF4B96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</w:t>
      </w:r>
      <w:r w:rsidR="00B039D8">
        <w:rPr>
          <w:rFonts w:eastAsiaTheme="minorHAnsi"/>
          <w:lang w:val="en-US" w:eastAsia="en-US"/>
        </w:rPr>
        <w:t>8</w:t>
      </w:r>
      <w:r w:rsidRPr="00F248B9">
        <w:rPr>
          <w:rFonts w:eastAsiaTheme="minorHAnsi"/>
          <w:lang w:val="en-US" w:eastAsia="en-US"/>
        </w:rPr>
        <w:t xml:space="preserve"> CA configurations that fall into the category defined by the WI title.</w:t>
      </w:r>
    </w:p>
    <w:p w14:paraId="28106F20" w14:textId="744911B5" w:rsidR="00DD517A" w:rsidRDefault="002F29BA" w:rsidP="00AE263F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5C625CE9" w14:textId="77777777" w:rsidR="002F29BA" w:rsidRPr="00F248B9" w:rsidRDefault="002F29BA" w:rsidP="00AE263F">
      <w:pPr>
        <w:spacing w:after="0"/>
        <w:rPr>
          <w:bCs/>
        </w:rPr>
      </w:pPr>
    </w:p>
    <w:p w14:paraId="648E5D74" w14:textId="6CF3071E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3235F8C7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</w:t>
            </w:r>
            <w:r w:rsidR="00B039D8">
              <w:rPr>
                <w:rFonts w:ascii="Arial" w:hAnsi="Arial" w:cs="Arial"/>
                <w:sz w:val="18"/>
                <w:szCs w:val="18"/>
                <w:lang w:val="sv-SE"/>
              </w:rPr>
              <w:t>8</w:t>
            </w: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-01-01</w:t>
            </w:r>
          </w:p>
        </w:tc>
        <w:tc>
          <w:tcPr>
            <w:tcW w:w="2409" w:type="dxa"/>
          </w:tcPr>
          <w:p w14:paraId="25DA746A" w14:textId="12386000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 w:rsidR="00B039D8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0138D219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 w:rsidR="00B039D8"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692DC8FB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B039D8"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C4BD57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B039D8"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87A56CA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B039D8"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21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6FAFD222" w:rsidR="00557B2E" w:rsidRPr="00CC2E35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471D45DB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90DC4CA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3043583E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229D1AB7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16B04E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0176614E" w:rsidR="00E50071" w:rsidRPr="00CC2E35" w:rsidRDefault="00E50071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57F8CF5" w:rsidR="00E50071" w:rsidRPr="00CC2E35" w:rsidRDefault="00E50071" w:rsidP="001C5C86">
            <w:pPr>
              <w:pStyle w:val="TAL"/>
            </w:pP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94F6D28" w:rsidR="00E50071" w:rsidRPr="00CC2E35" w:rsidRDefault="00E50071" w:rsidP="001C5C86">
            <w:pPr>
              <w:pStyle w:val="TAL"/>
            </w:pP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771B981B" w:rsidR="00E50071" w:rsidRPr="00CC2E35" w:rsidRDefault="00E50071" w:rsidP="001C5C86">
            <w:pPr>
              <w:pStyle w:val="TAL"/>
            </w:pP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78A73852" w:rsidR="00C036CB" w:rsidRDefault="00C036CB" w:rsidP="001C5C86">
            <w:pPr>
              <w:pStyle w:val="TAL"/>
            </w:pP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42288D03" w:rsidR="00C036CB" w:rsidRDefault="00C036CB" w:rsidP="001C5C86">
            <w:pPr>
              <w:pStyle w:val="TAL"/>
            </w:pP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28B6833C" w:rsidR="00C036CB" w:rsidRDefault="00C036CB" w:rsidP="001C5C86">
            <w:pPr>
              <w:pStyle w:val="TAL"/>
            </w:pP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0F7CE" w14:textId="77777777" w:rsidR="00C732F0" w:rsidRDefault="00C73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2D59" w14:textId="77777777" w:rsidR="00C732F0" w:rsidRDefault="00C732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102DF" w14:textId="77777777" w:rsidR="00C732F0" w:rsidRDefault="00C73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99D8" w14:textId="77777777" w:rsidR="00C732F0" w:rsidRDefault="00C732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4BE7" w14:textId="77777777" w:rsidR="00C732F0" w:rsidRDefault="00C73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279B" w14:textId="77777777" w:rsidR="00C732F0" w:rsidRDefault="00C73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29BA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4685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14A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0771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2217"/>
    <w:rsid w:val="00706A1A"/>
    <w:rsid w:val="00707673"/>
    <w:rsid w:val="007162BE"/>
    <w:rsid w:val="00722267"/>
    <w:rsid w:val="00727BDF"/>
    <w:rsid w:val="007414CC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02CF6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E6415"/>
    <w:rsid w:val="00AF0C13"/>
    <w:rsid w:val="00B039D8"/>
    <w:rsid w:val="00B03AF5"/>
    <w:rsid w:val="00B03C01"/>
    <w:rsid w:val="00B078D6"/>
    <w:rsid w:val="00B1248D"/>
    <w:rsid w:val="00B14709"/>
    <w:rsid w:val="00B2743D"/>
    <w:rsid w:val="00B3015C"/>
    <w:rsid w:val="00B344D8"/>
    <w:rsid w:val="00B362C8"/>
    <w:rsid w:val="00B51101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2F0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2C0E"/>
    <w:rsid w:val="00ED6B03"/>
    <w:rsid w:val="00ED7A5B"/>
    <w:rsid w:val="00EF62EC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94C2A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per.lindell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23</cp:revision>
  <cp:lastPrinted>2000-02-29T10:31:00Z</cp:lastPrinted>
  <dcterms:created xsi:type="dcterms:W3CDTF">2021-06-18T12:33:00Z</dcterms:created>
  <dcterms:modified xsi:type="dcterms:W3CDTF">2022-05-29T17:45:00Z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